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C7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04058A" w:rsidRDefault="0004058A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E3294E" w:rsidRPr="00E14841" w:rsidRDefault="00653AC6" w:rsidP="00E3294E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</w:r>
      <w:r w:rsidR="00A46FEC">
        <w:rPr>
          <w:rFonts w:ascii="TH SarabunPSK" w:hAnsi="TH SarabunPSK" w:cs="TH SarabunPSK"/>
          <w:b/>
          <w:bCs/>
          <w:sz w:val="30"/>
          <w:szCs w:val="30"/>
          <w:cs/>
        </w:rPr>
        <w:t>สารให้กับประชาชนเป็นการเฉพาะราย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927929" w:rsidRPr="00A7449E" w:rsidRDefault="00927929" w:rsidP="00D13030">
      <w:pPr>
        <w:pStyle w:val="FootnoteText"/>
        <w:spacing w:before="120"/>
        <w:rPr>
          <w:rFonts w:ascii="TH SarabunPSK" w:hAnsi="TH SarabunPSK" w:cs="TH SarabunPSK" w:hint="cs"/>
          <w:b/>
          <w:bCs/>
          <w:sz w:val="30"/>
          <w:szCs w:val="30"/>
        </w:rPr>
      </w:pPr>
      <w:bookmarkStart w:id="0" w:name="_GoBack"/>
      <w:bookmarkEnd w:id="0"/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475D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EF271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EF271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EF271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C16" w:rsidRDefault="00721C16">
      <w:r>
        <w:separator/>
      </w:r>
    </w:p>
  </w:endnote>
  <w:endnote w:type="continuationSeparator" w:id="0">
    <w:p w:rsidR="00721C16" w:rsidRDefault="0072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C16" w:rsidRDefault="00721C16">
      <w:r>
        <w:separator/>
      </w:r>
    </w:p>
  </w:footnote>
  <w:footnote w:type="continuationSeparator" w:id="0">
    <w:p w:rsidR="00721C16" w:rsidRDefault="00721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4EF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4EF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058A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24EE9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6D695A"/>
    <w:rsid w:val="00700C8C"/>
    <w:rsid w:val="00705118"/>
    <w:rsid w:val="007110F7"/>
    <w:rsid w:val="00717B0A"/>
    <w:rsid w:val="00721C16"/>
    <w:rsid w:val="00725D32"/>
    <w:rsid w:val="0072754E"/>
    <w:rsid w:val="00752232"/>
    <w:rsid w:val="00766408"/>
    <w:rsid w:val="00777A4A"/>
    <w:rsid w:val="007814F4"/>
    <w:rsid w:val="007859A3"/>
    <w:rsid w:val="007866C8"/>
    <w:rsid w:val="0079238E"/>
    <w:rsid w:val="00793F0B"/>
    <w:rsid w:val="007A2611"/>
    <w:rsid w:val="007B2505"/>
    <w:rsid w:val="007B428C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30BA2"/>
    <w:rsid w:val="00A36F71"/>
    <w:rsid w:val="00A46FEC"/>
    <w:rsid w:val="00A6013A"/>
    <w:rsid w:val="00A63479"/>
    <w:rsid w:val="00A645B0"/>
    <w:rsid w:val="00A65481"/>
    <w:rsid w:val="00A66ADB"/>
    <w:rsid w:val="00A742A2"/>
    <w:rsid w:val="00A7449E"/>
    <w:rsid w:val="00A830FE"/>
    <w:rsid w:val="00A84D31"/>
    <w:rsid w:val="00A85326"/>
    <w:rsid w:val="00AA4EFA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4F74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EF2719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7268C-5CFA-4F17-961D-481703FE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66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34</cp:revision>
  <cp:lastPrinted>2015-01-19T07:15:00Z</cp:lastPrinted>
  <dcterms:created xsi:type="dcterms:W3CDTF">2017-01-06T02:10:00Z</dcterms:created>
  <dcterms:modified xsi:type="dcterms:W3CDTF">2018-02-01T08:27:00Z</dcterms:modified>
</cp:coreProperties>
</file>